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1D3E2" w14:textId="1839D18C" w:rsidR="00681AC9" w:rsidRPr="00953931" w:rsidRDefault="00681AC9" w:rsidP="00681AC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B438E1">
        <w:rPr>
          <w:rFonts w:ascii="Arial" w:hAnsi="Arial" w:cs="Arial"/>
          <w:b/>
          <w:noProof/>
          <w:sz w:val="24"/>
        </w:rPr>
        <w:t>S2-2504491</w:t>
      </w:r>
    </w:p>
    <w:p w14:paraId="6FCA34FA" w14:textId="77777777" w:rsidR="00681AC9" w:rsidRPr="00953931" w:rsidRDefault="00681AC9" w:rsidP="00681AC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89916BD" w14:textId="77777777" w:rsidR="00D005D8" w:rsidRDefault="00D005D8" w:rsidP="00D005D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S2-2502841</w:t>
      </w:r>
    </w:p>
    <w:p w14:paraId="291DD35C" w14:textId="77777777" w:rsidR="00D005D8" w:rsidRDefault="00D005D8" w:rsidP="00D005D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1A7B953E" w14:textId="540A459F" w:rsidR="00D005D8" w:rsidRPr="00D005D8" w:rsidRDefault="00D005D8" w:rsidP="00D005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4BBB2E0" w14:textId="19A2ED7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6469A6">
        <w:rPr>
          <w:b/>
          <w:i/>
          <w:noProof/>
          <w:sz w:val="28"/>
        </w:rPr>
        <w:t>250828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048D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WG5, Meeting #159</w:t>
      </w:r>
    </w:p>
    <w:p w14:paraId="07E5011C" w14:textId="1AF6B529" w:rsidR="00B97703" w:rsidRPr="00681A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81AC9">
        <w:rPr>
          <w:rFonts w:ascii="Arial" w:hAnsi="Arial" w:cs="Arial"/>
          <w:b/>
          <w:sz w:val="22"/>
          <w:szCs w:val="22"/>
          <w:lang w:val="fr-FR"/>
        </w:rPr>
        <w:t>To:</w:t>
      </w:r>
      <w:r w:rsidRPr="00681AC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4126D" w:rsidRPr="00681AC9">
        <w:rPr>
          <w:rFonts w:ascii="Arial" w:hAnsi="Arial" w:cs="Arial"/>
          <w:b/>
          <w:sz w:val="22"/>
          <w:szCs w:val="22"/>
          <w:lang w:val="fr-FR"/>
        </w:rPr>
        <w:t>TSG RAN</w:t>
      </w:r>
      <w:r w:rsidR="004A2F8B" w:rsidRPr="00681AC9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p w14:paraId="7768506E" w14:textId="5DC2C3C0" w:rsidR="00B97703" w:rsidRPr="00681A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681AC9">
        <w:rPr>
          <w:rFonts w:ascii="Arial" w:hAnsi="Arial" w:cs="Arial"/>
          <w:b/>
          <w:sz w:val="22"/>
          <w:szCs w:val="22"/>
          <w:lang w:val="fr-FR"/>
        </w:rPr>
        <w:t>Cc:</w:t>
      </w:r>
      <w:r w:rsidRPr="00681AC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F5080" w:rsidRPr="00681AC9">
        <w:rPr>
          <w:rFonts w:ascii="Arial" w:hAnsi="Arial" w:cs="Arial"/>
          <w:b/>
          <w:bCs/>
          <w:sz w:val="22"/>
          <w:szCs w:val="22"/>
          <w:lang w:val="fr-FR"/>
        </w:rPr>
        <w:t xml:space="preserve">TSG SA, </w:t>
      </w:r>
      <w:r w:rsidR="00A4126D" w:rsidRPr="00681AC9">
        <w:rPr>
          <w:rFonts w:ascii="Arial" w:hAnsi="Arial" w:cs="Arial"/>
          <w:b/>
          <w:bCs/>
          <w:sz w:val="22"/>
          <w:szCs w:val="22"/>
          <w:lang w:val="fr-FR"/>
        </w:rPr>
        <w:t>SA2, SA3</w:t>
      </w:r>
    </w:p>
    <w:bookmarkEnd w:id="5"/>
    <w:bookmarkEnd w:id="6"/>
    <w:p w14:paraId="77E2942D" w14:textId="77777777" w:rsidR="00B97703" w:rsidRPr="00681AC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1281E07" w14:textId="79B36F75" w:rsidR="007D6A5E" w:rsidRPr="00681AC9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  <w:lang w:val="fr-FR"/>
        </w:rPr>
      </w:pPr>
      <w:r w:rsidRPr="00681AC9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81AC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FBEE18C" w14:textId="77777777" w:rsidR="00324252" w:rsidRPr="00681AC9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  <w:lang w:val="fr-FR"/>
        </w:rPr>
      </w:pPr>
      <w:r w:rsidRPr="00681AC9">
        <w:rPr>
          <w:rFonts w:ascii="Arial" w:eastAsia="DengXian" w:hAnsi="Arial" w:cs="Arial"/>
          <w:b/>
          <w:bCs/>
          <w:sz w:val="22"/>
          <w:szCs w:val="22"/>
          <w:lang w:val="fr-FR"/>
        </w:rPr>
        <w:t>Yizhi Yao</w:t>
      </w:r>
    </w:p>
    <w:p w14:paraId="18DF7D9F" w14:textId="77777777" w:rsidR="00324252" w:rsidRPr="00681AC9" w:rsidRDefault="00000000" w:rsidP="00324252">
      <w:pPr>
        <w:overflowPunct/>
        <w:autoSpaceDE/>
        <w:autoSpaceDN/>
        <w:adjustRightInd/>
        <w:spacing w:after="60"/>
        <w:ind w:left="1985"/>
        <w:textAlignment w:val="auto"/>
        <w:rPr>
          <w:lang w:val="fr-FR"/>
        </w:rPr>
      </w:pPr>
      <w:hyperlink r:id="rId7" w:history="1">
        <w:r w:rsidR="00324252" w:rsidRPr="00681AC9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  <w:lang w:val="fr-FR"/>
          </w:rPr>
          <w:t>Yizhi.yao@intel.com</w:t>
        </w:r>
      </w:hyperlink>
    </w:p>
    <w:p w14:paraId="5096D696" w14:textId="77777777" w:rsidR="00324252" w:rsidRPr="00681AC9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  <w:lang w:val="fr-FR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000000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="00324252"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eastAsia="DengXian" w:hAnsi="Arial" w:cs="Arial"/>
          <w:b/>
          <w:bCs/>
          <w:sz w:val="22"/>
          <w:szCs w:val="22"/>
        </w:rPr>
        <w:t>Xiaoli Shi</w:t>
      </w:r>
    </w:p>
    <w:p w14:paraId="177322F7" w14:textId="582F37A8" w:rsidR="0097598A" w:rsidRDefault="00000000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="007D3C79"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2BA1230A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 xml:space="preserve">. 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>UE-&gt; gNB-&gt;OAM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>UE and gNB</w:t>
      </w:r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lastRenderedPageBreak/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into consideration</w:t>
      </w:r>
      <w: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70BF195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6DA2C" w14:textId="77777777" w:rsidR="00FF32BC" w:rsidRDefault="00FF32BC">
      <w:pPr>
        <w:spacing w:after="0"/>
      </w:pPr>
      <w:r>
        <w:separator/>
      </w:r>
    </w:p>
  </w:endnote>
  <w:endnote w:type="continuationSeparator" w:id="0">
    <w:p w14:paraId="661C4F44" w14:textId="77777777" w:rsidR="00FF32BC" w:rsidRDefault="00FF32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4E27E" w14:textId="77777777" w:rsidR="00FF32BC" w:rsidRDefault="00FF32BC">
      <w:pPr>
        <w:spacing w:after="0"/>
      </w:pPr>
      <w:r>
        <w:separator/>
      </w:r>
    </w:p>
  </w:footnote>
  <w:footnote w:type="continuationSeparator" w:id="0">
    <w:p w14:paraId="520C076A" w14:textId="77777777" w:rsidR="00FF32BC" w:rsidRDefault="00FF32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F5080"/>
    <w:rsid w:val="000F6242"/>
    <w:rsid w:val="00124047"/>
    <w:rsid w:val="00134859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F1940"/>
    <w:rsid w:val="00304054"/>
    <w:rsid w:val="00322A2A"/>
    <w:rsid w:val="00324252"/>
    <w:rsid w:val="00353610"/>
    <w:rsid w:val="00383545"/>
    <w:rsid w:val="003840C5"/>
    <w:rsid w:val="003A3F80"/>
    <w:rsid w:val="003E0704"/>
    <w:rsid w:val="003E6144"/>
    <w:rsid w:val="003F4A9E"/>
    <w:rsid w:val="00401EED"/>
    <w:rsid w:val="00417CF6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81AC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6319C"/>
    <w:rsid w:val="00765D1D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23CA8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202AE"/>
    <w:rsid w:val="00B438E1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05D8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3B03"/>
    <w:rsid w:val="00F803BE"/>
    <w:rsid w:val="00F91E64"/>
    <w:rsid w:val="00FB2E38"/>
    <w:rsid w:val="00FE118E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4</cp:revision>
  <cp:lastPrinted>2002-04-23T07:10:00Z</cp:lastPrinted>
  <dcterms:created xsi:type="dcterms:W3CDTF">2025-03-22T12:28:00Z</dcterms:created>
  <dcterms:modified xsi:type="dcterms:W3CDTF">2025-04-28T10:48:00Z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